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0D238" w14:textId="77777777" w:rsidR="003C38DE" w:rsidRDefault="003C38DE" w:rsidP="003C38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BYSSHOP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FDD6BEF" w14:textId="77777777" w:rsidR="003C38DE" w:rsidRDefault="003C38DE" w:rsidP="003C38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Marsham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Husbandman.</w:t>
      </w:r>
    </w:p>
    <w:p w14:paraId="1C829581" w14:textId="77777777" w:rsidR="003C38DE" w:rsidRDefault="003C38DE" w:rsidP="003C38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E3C12" w14:textId="77777777" w:rsidR="003C38DE" w:rsidRDefault="003C38DE" w:rsidP="003C38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435FF2" w14:textId="77777777" w:rsidR="003C38DE" w:rsidRDefault="003C38DE" w:rsidP="003C38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Ranworth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Prior of Ingham(q.v.), brought a plaint of debt against </w:t>
      </w:r>
    </w:p>
    <w:p w14:paraId="46C4A5D9" w14:textId="77777777" w:rsidR="003C38DE" w:rsidRDefault="003C38DE" w:rsidP="003C38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 and </w:t>
      </w:r>
      <w:r>
        <w:rPr>
          <w:rFonts w:ascii="Times New Roman" w:hAnsi="Times New Roman" w:cs="Times New Roman"/>
          <w:sz w:val="24"/>
          <w:szCs w:val="24"/>
        </w:rPr>
        <w:t xml:space="preserve">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Bysshop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11B54FF" w14:textId="77777777" w:rsidR="003C38DE" w:rsidRDefault="003C38DE" w:rsidP="003C38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09861FA" w14:textId="77777777" w:rsidR="003C38DE" w:rsidRDefault="003C38DE" w:rsidP="003C38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F37529" w14:textId="77777777" w:rsidR="003C38DE" w:rsidRDefault="003C38DE" w:rsidP="003C38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E273DB" w14:textId="77777777" w:rsidR="003C38DE" w:rsidRDefault="003C38DE" w:rsidP="003C38D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March 2021</w:t>
      </w:r>
    </w:p>
    <w:p w14:paraId="5A4276B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3191C" w14:textId="77777777" w:rsidR="003C38DE" w:rsidRDefault="003C38DE" w:rsidP="009139A6">
      <w:r>
        <w:separator/>
      </w:r>
    </w:p>
  </w:endnote>
  <w:endnote w:type="continuationSeparator" w:id="0">
    <w:p w14:paraId="373A5878" w14:textId="77777777" w:rsidR="003C38DE" w:rsidRDefault="003C38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558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50A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510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26C5B" w14:textId="77777777" w:rsidR="003C38DE" w:rsidRDefault="003C38DE" w:rsidP="009139A6">
      <w:r>
        <w:separator/>
      </w:r>
    </w:p>
  </w:footnote>
  <w:footnote w:type="continuationSeparator" w:id="0">
    <w:p w14:paraId="47378094" w14:textId="77777777" w:rsidR="003C38DE" w:rsidRDefault="003C38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E92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17B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C51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DE"/>
    <w:rsid w:val="000666E0"/>
    <w:rsid w:val="002510B7"/>
    <w:rsid w:val="003C38D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04D61"/>
  <w15:chartTrackingRefBased/>
  <w15:docId w15:val="{5FFD47EC-20DC-4E9F-8CB2-A6E4EB4BC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3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2021-04-14T09:41:00Z</dcterms:created>
  <dcterms:modified xsi:type="dcterms:W3CDTF">2021-04-14T09:42:00Z</dcterms:modified>
</cp:coreProperties>
</file>